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E9A39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A12DB0" w:rsidRPr="00A12DB0">
        <w:rPr>
          <w:b/>
          <w:i/>
          <w:noProof/>
          <w:sz w:val="28"/>
        </w:rPr>
        <w:t>R4-211</w:t>
      </w:r>
      <w:r w:rsidR="008861DC">
        <w:rPr>
          <w:b/>
          <w:i/>
          <w:noProof/>
          <w:sz w:val="28"/>
        </w:rPr>
        <w:t>425</w:t>
      </w:r>
      <w:r w:rsidR="006D2AC6">
        <w:rPr>
          <w:b/>
          <w:i/>
          <w:noProof/>
          <w:sz w:val="28"/>
        </w:rPr>
        <w:t>4</w:t>
      </w:r>
    </w:p>
    <w:p w14:paraId="0D8631E8" w14:textId="7DDC7D6A" w:rsidR="00805A69" w:rsidRDefault="0020704E" w:rsidP="00805A69">
      <w:pPr>
        <w:pStyle w:val="CRCoverPage"/>
        <w:outlineLvl w:val="0"/>
        <w:rPr>
          <w:b/>
          <w:noProof/>
          <w:sz w:val="24"/>
        </w:rPr>
      </w:pPr>
      <w:bookmarkStart w:id="0" w:name="_GoBack"/>
      <w:bookmarkEnd w:id="0"/>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3C909" w:rsidR="001E41F3" w:rsidRPr="00A34930" w:rsidRDefault="008861D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B3D4D" w:rsidR="001E41F3" w:rsidRPr="00A34930" w:rsidRDefault="006D2AC6"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45DF2" w:rsidR="001E41F3" w:rsidRDefault="00F950D0" w:rsidP="00F950D0">
            <w:pPr>
              <w:pStyle w:val="CRCoverPage"/>
              <w:spacing w:after="0"/>
              <w:ind w:left="100"/>
              <w:jc w:val="both"/>
              <w:rPr>
                <w:noProof/>
              </w:rPr>
            </w:pPr>
            <w:r w:rsidRPr="00F950D0">
              <w:t>CR on measurement requirements</w:t>
            </w:r>
            <w:r>
              <w:t xml:space="preserve">, </w:t>
            </w:r>
            <w:proofErr w:type="spellStart"/>
            <w:r>
              <w:t>SCell</w:t>
            </w:r>
            <w:proofErr w:type="spellEnd"/>
            <w:r>
              <w:t xml:space="preserve"> activation</w:t>
            </w:r>
            <w:r w:rsidRPr="00F950D0">
              <w:t xml:space="preserve"> and definition of reference point for UL timing 38133</w:t>
            </w:r>
            <w:r w:rsidR="00AC71D3">
              <w:t xml:space="preserve"> R1</w:t>
            </w:r>
            <w:r w:rsidR="006D2AC6">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proofErr w:type="spellStart"/>
            <w:r w:rsidRPr="00F950D0">
              <w:rPr>
                <w:rFonts w:cs="Arial"/>
                <w:lang w:eastAsia="ja-JP"/>
              </w:rPr>
              <w:t>NR_newRAT</w:t>
            </w:r>
            <w:proofErr w:type="spellEnd"/>
            <w:r w:rsidRPr="00F950D0">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FE2FB" w:rsidR="001E41F3" w:rsidRPr="00A34930" w:rsidRDefault="00AC71D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F9673" w:rsidR="001E41F3" w:rsidRDefault="00805A69" w:rsidP="006D2AC6">
            <w:pPr>
              <w:pStyle w:val="CRCoverPage"/>
              <w:spacing w:after="0"/>
              <w:ind w:left="100"/>
              <w:rPr>
                <w:noProof/>
              </w:rPr>
            </w:pPr>
            <w:r w:rsidRPr="00805A69">
              <w:rPr>
                <w:noProof/>
              </w:rPr>
              <w:t>Rel-1</w:t>
            </w:r>
            <w:r w:rsidR="006D2A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08CE13A9"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EC4075">
              <w:rPr>
                <w:rFonts w:cs="Arial"/>
                <w:noProof/>
                <w:lang w:eastAsia="zh-CN"/>
              </w:rPr>
              <w:t>Rel-15 RRM core</w:t>
            </w:r>
            <w:r>
              <w:rPr>
                <w:rFonts w:cs="Arial"/>
                <w:noProof/>
                <w:lang w:eastAsia="zh-CN"/>
              </w:rPr>
              <w:t xml:space="preserve"> requirements:</w:t>
            </w:r>
          </w:p>
          <w:p w14:paraId="1963F34F" w14:textId="2B54AE6B" w:rsidR="003609BF" w:rsidRDefault="00EC4075" w:rsidP="00EC4075">
            <w:pPr>
              <w:pStyle w:val="CRCoverPage"/>
              <w:numPr>
                <w:ilvl w:val="0"/>
                <w:numId w:val="29"/>
              </w:numPr>
              <w:spacing w:after="0"/>
              <w:rPr>
                <w:rFonts w:cs="Arial"/>
                <w:noProof/>
                <w:lang w:eastAsia="zh-CN"/>
              </w:rPr>
            </w:pPr>
            <w:r w:rsidRPr="00EC4075">
              <w:rPr>
                <w:rFonts w:cs="Arial"/>
                <w:noProof/>
                <w:lang w:eastAsia="zh-CN"/>
              </w:rPr>
              <w:t>Kp for dual SMTC is incorrect. Current requirements assume smtc2 is used when dual SMTC is configured. This means when smtc1=40m</w:t>
            </w:r>
            <w:r w:rsidR="00DB3022">
              <w:rPr>
                <w:rFonts w:cs="Arial"/>
                <w:noProof/>
                <w:lang w:eastAsia="zh-CN"/>
              </w:rPr>
              <w:t>s, smtc2=20ms and MGRP=80ms, Kp=</w:t>
            </w:r>
            <w:r w:rsidRPr="00EC4075">
              <w:rPr>
                <w:rFonts w:cs="Arial"/>
                <w:noProof/>
                <w:lang w:eastAsia="zh-CN"/>
              </w:rPr>
              <w:t>1.33 based on smtc2</w:t>
            </w:r>
            <w:r w:rsidR="00DB3022">
              <w:rPr>
                <w:rFonts w:cs="Arial"/>
                <w:noProof/>
                <w:lang w:eastAsia="zh-CN"/>
              </w:rPr>
              <w:t>, but for smtc1 the MG punctures half of the SMTC windows, so Kp should be calculated based on smtc 1 and thus equals to 2.</w:t>
            </w:r>
          </w:p>
          <w:p w14:paraId="708AA7DE" w14:textId="33CE1D14" w:rsidR="0089016B" w:rsidRPr="00786DA3" w:rsidRDefault="0089016B" w:rsidP="00842C33">
            <w:pPr>
              <w:pStyle w:val="CRCoverPage"/>
              <w:spacing w:after="0"/>
              <w:ind w:left="36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1B031E0D" w:rsidR="003609BF" w:rsidRPr="003609BF" w:rsidRDefault="00DB3022" w:rsidP="003609BF">
            <w:pPr>
              <w:pStyle w:val="CRCoverPage"/>
              <w:numPr>
                <w:ilvl w:val="0"/>
                <w:numId w:val="30"/>
              </w:numPr>
              <w:spacing w:after="0"/>
              <w:rPr>
                <w:noProof/>
                <w:lang w:eastAsia="zh-CN"/>
              </w:rPr>
            </w:pPr>
            <w:r>
              <w:rPr>
                <w:noProof/>
                <w:lang w:eastAsia="zh-CN"/>
              </w:rPr>
              <w:t xml:space="preserve">Clarify that Kp calculation is based on </w:t>
            </w:r>
            <w:r w:rsidR="0014251F">
              <w:rPr>
                <w:noProof/>
                <w:lang w:eastAsia="zh-CN"/>
              </w:rPr>
              <w:t>the smtc period used by the cell</w:t>
            </w:r>
            <w:r w:rsidR="003609BF">
              <w:rPr>
                <w:rFonts w:cs="Arial"/>
                <w:noProof/>
                <w:lang w:eastAsia="zh-CN"/>
              </w:rPr>
              <w:t>.</w:t>
            </w:r>
          </w:p>
          <w:p w14:paraId="31C656EC" w14:textId="053E6063" w:rsidR="0089016B" w:rsidRDefault="0089016B" w:rsidP="00842C33">
            <w:pPr>
              <w:pStyle w:val="CRCoverPage"/>
              <w:spacing w:after="0"/>
              <w:ind w:left="360"/>
              <w:rPr>
                <w:noProof/>
                <w:lang w:eastAsia="zh-CN"/>
              </w:rPr>
            </w:pP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22006" w14:textId="77777777" w:rsidR="00D4201B" w:rsidRPr="00DB3022" w:rsidRDefault="00DB3022" w:rsidP="00DB3022">
            <w:pPr>
              <w:pStyle w:val="CRCoverPage"/>
              <w:numPr>
                <w:ilvl w:val="0"/>
                <w:numId w:val="31"/>
              </w:numPr>
              <w:spacing w:after="0"/>
              <w:rPr>
                <w:noProof/>
              </w:rPr>
            </w:pPr>
            <w:r>
              <w:rPr>
                <w:rFonts w:cs="Arial"/>
                <w:noProof/>
                <w:lang w:eastAsia="zh-CN"/>
              </w:rPr>
              <w:t>Kp is not sufficient for cells measured based on smtc1</w:t>
            </w:r>
          </w:p>
          <w:p w14:paraId="5C4BEB44" w14:textId="45045A74" w:rsidR="00DB3022" w:rsidRDefault="00DB3022" w:rsidP="00842C33">
            <w:pPr>
              <w:pStyle w:val="CRCoverPage"/>
              <w:spacing w:after="0"/>
              <w:ind w:left="36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FF96" w:rsidR="00D4201B" w:rsidRDefault="00DB3022" w:rsidP="00842C33">
            <w:pPr>
              <w:pStyle w:val="CRCoverPage"/>
              <w:spacing w:after="0"/>
              <w:ind w:left="100"/>
              <w:rPr>
                <w:noProof/>
                <w:lang w:eastAsia="zh-CN"/>
              </w:rPr>
            </w:pPr>
            <w:r>
              <w:rPr>
                <w:noProof/>
                <w:lang w:eastAsia="zh-CN"/>
              </w:rPr>
              <w:t>9.2.5.1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AF1FD97" w14:textId="77777777" w:rsidR="00E00CAB" w:rsidRPr="009C5807" w:rsidRDefault="00E00CAB" w:rsidP="00E00CAB">
      <w:pPr>
        <w:pStyle w:val="40"/>
      </w:pPr>
      <w:r w:rsidRPr="009C5807">
        <w:t>9.2.5.1</w:t>
      </w:r>
      <w:r w:rsidRPr="009C5807">
        <w:tab/>
      </w:r>
      <w:proofErr w:type="spellStart"/>
      <w:r w:rsidRPr="009C5807">
        <w:t>Intrafrequency</w:t>
      </w:r>
      <w:proofErr w:type="spellEnd"/>
      <w:r w:rsidRPr="009C5807">
        <w:t xml:space="preserve"> cell identification</w:t>
      </w:r>
    </w:p>
    <w:p w14:paraId="309A7D9F" w14:textId="77777777" w:rsidR="00E00CAB" w:rsidRPr="009C5807" w:rsidRDefault="00E00CAB" w:rsidP="00E00CAB">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31D208AA" w14:textId="77777777" w:rsidR="00E00CAB" w:rsidRPr="009C5807" w:rsidRDefault="00E00CAB" w:rsidP="00E00CAB">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61A33BAC" w14:textId="77777777" w:rsidR="00E00CAB" w:rsidRPr="009C5807" w:rsidRDefault="00E00CAB" w:rsidP="00E00CAB">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E350E20" w14:textId="77777777" w:rsidR="00E00CAB" w:rsidRPr="009C5807" w:rsidRDefault="00E00CAB" w:rsidP="00E00CAB">
      <w:pPr>
        <w:rPr>
          <w:lang w:val="en-US"/>
        </w:rPr>
      </w:pPr>
      <w:r w:rsidRPr="009C5807">
        <w:rPr>
          <w:lang w:val="en-US"/>
        </w:rPr>
        <w:t>Where:</w:t>
      </w:r>
    </w:p>
    <w:p w14:paraId="646BB6E4" w14:textId="77777777" w:rsidR="00E00CAB" w:rsidRPr="009C5807" w:rsidRDefault="00E00CAB" w:rsidP="00E00CAB">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13543DCB" w14:textId="77777777" w:rsidR="00E00CAB" w:rsidRPr="009C5807" w:rsidRDefault="00E00CAB" w:rsidP="00E00CAB">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21D35CFB" w14:textId="77777777" w:rsidR="00E00CAB" w:rsidRPr="009C5807" w:rsidRDefault="00E00CAB" w:rsidP="00E00CAB">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44A2C08E" w14:textId="77777777" w:rsidR="00E00CAB" w:rsidRPr="009C5807" w:rsidRDefault="00E00CAB" w:rsidP="00E00CAB">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2C1EA58" w14:textId="77777777" w:rsidR="00E00CAB" w:rsidRPr="009C5807" w:rsidRDefault="00E00CAB" w:rsidP="00E00CAB">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5447F4E1" w14:textId="77777777" w:rsidR="00E00CAB" w:rsidRPr="009C5807" w:rsidRDefault="00E00CAB" w:rsidP="00E00CAB">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78A3D71" w14:textId="77777777" w:rsidR="00E00CAB" w:rsidRPr="009C5807" w:rsidRDefault="00E00CAB" w:rsidP="00E00CAB">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D6412DC" w14:textId="77777777" w:rsidR="00E00CAB" w:rsidRPr="009C5807" w:rsidRDefault="00E00CAB" w:rsidP="00E00CAB">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43345099" w14:textId="77777777" w:rsidR="00E00CAB" w:rsidRPr="009C5807" w:rsidRDefault="00E00CAB" w:rsidP="00E00CAB">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4904CCC8" w14:textId="4877C0E8" w:rsidR="00E00CAB" w:rsidRPr="009C5807" w:rsidRDefault="00E00CAB" w:rsidP="00E00CAB">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ins w:id="6" w:author="Huawei" w:date="2021-08-28T14:26:00Z">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5830EE45" w14:textId="77777777" w:rsidR="00E00CAB" w:rsidRPr="009C5807" w:rsidRDefault="00E00CAB" w:rsidP="00E00CAB">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831B032" w14:textId="77777777" w:rsidR="00E00CAB" w:rsidRPr="009C5807" w:rsidRDefault="00E00CAB" w:rsidP="00E00CAB">
      <w:pPr>
        <w:pStyle w:val="B10"/>
        <w:rPr>
          <w:lang w:val="en-US" w:eastAsia="zh-CN"/>
        </w:rPr>
      </w:pPr>
      <w:r w:rsidRPr="009C5807">
        <w:tab/>
      </w:r>
      <w:r w:rsidRPr="009C5807">
        <w:rPr>
          <w:lang w:val="en-US"/>
        </w:rPr>
        <w:t>For FR2</w:t>
      </w:r>
      <w:r w:rsidRPr="009C5807">
        <w:rPr>
          <w:lang w:val="en-US" w:eastAsia="zh-CN"/>
        </w:rPr>
        <w:t>,</w:t>
      </w:r>
    </w:p>
    <w:p w14:paraId="554153EA" w14:textId="77777777" w:rsidR="00E00CAB" w:rsidRPr="009C5807" w:rsidRDefault="00E00CAB" w:rsidP="00E00CA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63D2B79" w14:textId="77777777" w:rsidR="00E00CAB" w:rsidRPr="008C6DE4" w:rsidRDefault="00E00CAB" w:rsidP="00E00CAB">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3B99747" w14:textId="77777777" w:rsidR="00E00CAB" w:rsidRPr="008C6DE4" w:rsidRDefault="00E00CAB" w:rsidP="00E00CAB">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71ED3BDB" w14:textId="77777777" w:rsidR="00E00CAB" w:rsidRDefault="00E00CAB" w:rsidP="00E00CA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51E422F" w14:textId="77777777" w:rsidR="00E00CAB" w:rsidRPr="00607F2D" w:rsidRDefault="00E00CAB" w:rsidP="00E00CA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4DDE834" w14:textId="77777777" w:rsidR="00E00CAB" w:rsidRPr="009C5807" w:rsidRDefault="00E00CAB" w:rsidP="00E00CAB">
      <w:pPr>
        <w:pStyle w:val="B10"/>
      </w:pPr>
      <w:r w:rsidRPr="009C5807">
        <w:tab/>
        <w:t xml:space="preserve">If SCG DRX is in use, </w:t>
      </w:r>
      <w:proofErr w:type="spellStart"/>
      <w:r w:rsidRPr="009C5807">
        <w:t>intrafrequency</w:t>
      </w:r>
      <w:proofErr w:type="spellEnd"/>
      <w:r w:rsidRPr="009C5807">
        <w:t xml:space="preserve">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21F8A5" w14:textId="77777777" w:rsidR="00E00CAB" w:rsidRPr="009C5807" w:rsidRDefault="00E00CAB" w:rsidP="00E00CA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364FC37E"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24C9F0B"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E3F50" w14:textId="77777777" w:rsidR="00E00CAB" w:rsidRPr="009C5807" w:rsidRDefault="00E00CAB" w:rsidP="00157808">
            <w:pPr>
              <w:pStyle w:val="TAH"/>
            </w:pPr>
            <w:r w:rsidRPr="009C5807">
              <w:t>T</w:t>
            </w:r>
            <w:r w:rsidRPr="009C5807">
              <w:rPr>
                <w:vertAlign w:val="subscript"/>
              </w:rPr>
              <w:t>PSS/</w:t>
            </w:r>
            <w:proofErr w:type="spellStart"/>
            <w:r w:rsidRPr="009C5807">
              <w:rPr>
                <w:vertAlign w:val="subscript"/>
              </w:rPr>
              <w:t>SSS_sync_intra</w:t>
            </w:r>
            <w:proofErr w:type="spellEnd"/>
          </w:p>
        </w:tc>
      </w:tr>
      <w:tr w:rsidR="00E00CAB" w:rsidRPr="009C5807" w14:paraId="50CBD8F5"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D0B941D"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3DE01F" w14:textId="77777777" w:rsidR="00E00CAB" w:rsidRPr="009C5807" w:rsidRDefault="00E00CAB" w:rsidP="00157808">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00CAB" w:rsidRPr="009C5807" w14:paraId="3C71367B"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374F04B9"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74FF40" w14:textId="77777777" w:rsidR="00E00CAB" w:rsidRPr="009C5807" w:rsidRDefault="00E00CAB" w:rsidP="00157808">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00CAB" w:rsidRPr="00C14182" w14:paraId="456A38E7"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E43ECD1" w14:textId="77777777" w:rsidR="00E00CAB" w:rsidRPr="009C5807" w:rsidRDefault="00E00CAB" w:rsidP="00157808">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E0E97C" w14:textId="77777777" w:rsidR="00E00CAB" w:rsidRPr="007C55F6" w:rsidRDefault="00E00CAB" w:rsidP="00157808">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E00CAB" w:rsidRPr="009C5807" w14:paraId="7D7AC881"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1715BD54" w14:textId="77777777" w:rsidR="00E00CAB" w:rsidRPr="009C5807" w:rsidRDefault="00E00CAB" w:rsidP="00157808">
            <w:pPr>
              <w:pStyle w:val="TAN"/>
            </w:pPr>
            <w:r w:rsidRPr="009C5807">
              <w:t>NOTE 1:</w:t>
            </w:r>
            <w:r w:rsidRPr="009C5807">
              <w:tab/>
              <w:t>If different SMTC periodicities are configured for different cells, the SMTC period in the requirement is the one used by the cell being identified</w:t>
            </w:r>
          </w:p>
          <w:p w14:paraId="380CF6F7" w14:textId="77777777" w:rsidR="00E00CAB" w:rsidRDefault="00E00CAB" w:rsidP="00157808">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646B2517" w14:textId="77777777" w:rsidR="00E00CAB" w:rsidRPr="009C5807" w:rsidRDefault="00E00CAB" w:rsidP="00157808">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6A6B054E" w14:textId="77777777" w:rsidR="00E00CAB" w:rsidRPr="009C5807" w:rsidRDefault="00E00CAB" w:rsidP="00E00CAB"/>
    <w:p w14:paraId="26B778B3" w14:textId="77777777" w:rsidR="00E00CAB" w:rsidRPr="009C5807" w:rsidRDefault="00E00CAB" w:rsidP="00E00CA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2C879B5F"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79E2C10"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0D5521" w14:textId="77777777" w:rsidR="00E00CAB" w:rsidRPr="009C5807" w:rsidRDefault="00E00CAB" w:rsidP="00157808">
            <w:pPr>
              <w:pStyle w:val="TAH"/>
            </w:pPr>
            <w:r w:rsidRPr="009C5807">
              <w:t>T</w:t>
            </w:r>
            <w:r w:rsidRPr="009C5807">
              <w:rPr>
                <w:vertAlign w:val="subscript"/>
              </w:rPr>
              <w:t>PSS/</w:t>
            </w:r>
            <w:proofErr w:type="spellStart"/>
            <w:r w:rsidRPr="009C5807">
              <w:rPr>
                <w:vertAlign w:val="subscript"/>
              </w:rPr>
              <w:t>SSS_sync_intra</w:t>
            </w:r>
            <w:proofErr w:type="spellEnd"/>
          </w:p>
        </w:tc>
      </w:tr>
      <w:tr w:rsidR="00E00CAB" w:rsidRPr="009C5807" w14:paraId="16203C80"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96050D1"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0962CE" w14:textId="77777777" w:rsidR="00E00CAB" w:rsidRPr="009C5807" w:rsidRDefault="00E00CAB" w:rsidP="00157808">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00CAB" w:rsidRPr="009C5807" w14:paraId="75C04508" w14:textId="77777777" w:rsidTr="00157808">
        <w:trPr>
          <w:trHeight w:val="245"/>
        </w:trPr>
        <w:tc>
          <w:tcPr>
            <w:tcW w:w="4620" w:type="dxa"/>
            <w:tcBorders>
              <w:top w:val="single" w:sz="4" w:space="0" w:color="auto"/>
              <w:left w:val="single" w:sz="4" w:space="0" w:color="auto"/>
              <w:bottom w:val="single" w:sz="4" w:space="0" w:color="auto"/>
              <w:right w:val="single" w:sz="4" w:space="0" w:color="auto"/>
            </w:tcBorders>
            <w:hideMark/>
          </w:tcPr>
          <w:p w14:paraId="6DBDAECC"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E7C012" w14:textId="77777777" w:rsidR="00E00CAB" w:rsidRPr="009C5807" w:rsidRDefault="00E00CAB" w:rsidP="00157808">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00CAB" w:rsidRPr="009C5807" w14:paraId="1B56CDB3"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C254395" w14:textId="77777777" w:rsidR="00E00CAB" w:rsidRPr="009C5807" w:rsidRDefault="00E00CAB" w:rsidP="0015780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9E98BF" w14:textId="77777777" w:rsidR="00E00CAB" w:rsidRPr="009C5807" w:rsidRDefault="00E00CAB" w:rsidP="00157808">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E00CAB" w:rsidRPr="009C5807" w14:paraId="5A8B93BC"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6C1E1EAC" w14:textId="77777777" w:rsidR="00E00CAB" w:rsidRPr="009C5807" w:rsidRDefault="00E00CAB" w:rsidP="00157808">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7AF78D3" w14:textId="77777777" w:rsidR="00E00CAB" w:rsidRPr="009C5807" w:rsidRDefault="00E00CAB" w:rsidP="00E00CAB"/>
    <w:p w14:paraId="61BB1536" w14:textId="77777777" w:rsidR="00E00CAB" w:rsidRPr="009C5807" w:rsidRDefault="00E00CAB" w:rsidP="00E00CAB">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3358BAD6"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1299B4C"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3794EB" w14:textId="77777777" w:rsidR="00E00CAB" w:rsidRPr="009C5807" w:rsidRDefault="00E00CAB" w:rsidP="00157808">
            <w:pPr>
              <w:pStyle w:val="TAH"/>
            </w:pPr>
            <w:proofErr w:type="spellStart"/>
            <w:r w:rsidRPr="009C5807">
              <w:t>T</w:t>
            </w:r>
            <w:r w:rsidRPr="009C5807">
              <w:rPr>
                <w:vertAlign w:val="subscript"/>
              </w:rPr>
              <w:t>SSB_time_index_intra</w:t>
            </w:r>
            <w:proofErr w:type="spellEnd"/>
          </w:p>
        </w:tc>
      </w:tr>
      <w:tr w:rsidR="00E00CAB" w:rsidRPr="009C5807" w14:paraId="780F4E5A"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E0477CF"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7538C2" w14:textId="77777777" w:rsidR="00E00CAB" w:rsidRPr="009C5807" w:rsidRDefault="00E00CAB" w:rsidP="00157808">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00CAB" w:rsidRPr="009C5807" w14:paraId="708DD46D"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7E3DD7C4"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8B6AD3" w14:textId="77777777" w:rsidR="00E00CAB" w:rsidRPr="009C5807" w:rsidRDefault="00E00CAB" w:rsidP="00157808">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00CAB" w:rsidRPr="00C14182" w14:paraId="471628C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C1B4725" w14:textId="77777777" w:rsidR="00E00CAB" w:rsidRPr="009C5807" w:rsidRDefault="00E00CAB" w:rsidP="0015780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51F80" w14:textId="77777777" w:rsidR="00E00CAB" w:rsidRPr="007C55F6" w:rsidRDefault="00E00CAB" w:rsidP="00157808">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E00CAB" w:rsidRPr="009C5807" w14:paraId="7093FCB1"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3827F5E6" w14:textId="77777777" w:rsidR="00E00CAB" w:rsidRPr="009C5807" w:rsidRDefault="00E00CAB" w:rsidP="00157808">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0113F96" w14:textId="77777777" w:rsidR="00E00CAB" w:rsidRDefault="00E00CAB" w:rsidP="00157808">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60C13ED3" w14:textId="77777777" w:rsidR="00E00CAB" w:rsidRPr="009C5807" w:rsidRDefault="00E00CAB" w:rsidP="00157808">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7851FC8C" w14:textId="77777777" w:rsidR="00E00CAB" w:rsidRPr="009C5807" w:rsidRDefault="00E00CAB" w:rsidP="00E00CAB"/>
    <w:p w14:paraId="7C527693" w14:textId="77777777" w:rsidR="00E00CAB" w:rsidRPr="009C5807" w:rsidRDefault="00E00CAB" w:rsidP="00E00CAB">
      <w:pPr>
        <w:keepNext/>
        <w:keepLines/>
        <w:spacing w:before="60"/>
        <w:jc w:val="center"/>
      </w:pPr>
      <w:r w:rsidRPr="009C5807">
        <w:rPr>
          <w:rFonts w:ascii="Arial" w:hAnsi="Arial"/>
          <w:b/>
        </w:rPr>
        <w:lastRenderedPageBreak/>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6832BC11"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29BDF04"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C74870" w14:textId="77777777" w:rsidR="00E00CAB" w:rsidRPr="009C5807" w:rsidRDefault="00E00CAB" w:rsidP="00157808">
            <w:pPr>
              <w:pStyle w:val="TAH"/>
            </w:pPr>
            <w:r w:rsidRPr="009C5807">
              <w:t>T</w:t>
            </w:r>
            <w:r w:rsidRPr="009C5807">
              <w:rPr>
                <w:vertAlign w:val="subscript"/>
              </w:rPr>
              <w:t>PSS/</w:t>
            </w:r>
            <w:proofErr w:type="spellStart"/>
            <w:r w:rsidRPr="009C5807">
              <w:rPr>
                <w:vertAlign w:val="subscript"/>
              </w:rPr>
              <w:t>SSS_sync_intra</w:t>
            </w:r>
            <w:proofErr w:type="spellEnd"/>
          </w:p>
        </w:tc>
      </w:tr>
      <w:tr w:rsidR="00E00CAB" w:rsidRPr="009C5807" w14:paraId="10922D9D"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7D65BEAD"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50DF45" w14:textId="77777777" w:rsidR="00E00CAB" w:rsidRPr="009C5807" w:rsidRDefault="00E00CAB" w:rsidP="00157808">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00CAB" w:rsidRPr="009C5807" w14:paraId="74C32E19"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2ECA7D1"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EED737" w14:textId="77777777" w:rsidR="00E00CAB" w:rsidRPr="009C5807" w:rsidRDefault="00E00CAB" w:rsidP="00157808">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00CAB" w:rsidRPr="009C5807" w14:paraId="09026CE0"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7ECC5C1B" w14:textId="77777777" w:rsidR="00E00CAB" w:rsidRPr="009C5807" w:rsidRDefault="00E00CAB" w:rsidP="0015780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F66EB9" w14:textId="77777777" w:rsidR="00E00CAB" w:rsidRPr="009C5807" w:rsidRDefault="00E00CAB" w:rsidP="00157808">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D1793A9" w14:textId="77777777" w:rsidR="00E00CAB" w:rsidRPr="009C5807" w:rsidRDefault="00E00CAB" w:rsidP="00E00CAB"/>
    <w:p w14:paraId="4C8887E8" w14:textId="77777777" w:rsidR="00E00CAB" w:rsidRPr="009C5807" w:rsidRDefault="00E00CAB" w:rsidP="00E00CAB">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5EB4AC5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CD2B8C8"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07A0E8" w14:textId="77777777" w:rsidR="00E00CAB" w:rsidRPr="009C5807" w:rsidRDefault="00E00CAB" w:rsidP="00157808">
            <w:pPr>
              <w:pStyle w:val="TAH"/>
            </w:pPr>
            <w:r w:rsidRPr="009C5807">
              <w:t>T</w:t>
            </w:r>
            <w:r w:rsidRPr="009C5807">
              <w:rPr>
                <w:vertAlign w:val="subscript"/>
              </w:rPr>
              <w:t>PSS/</w:t>
            </w:r>
            <w:proofErr w:type="spellStart"/>
            <w:r w:rsidRPr="009C5807">
              <w:rPr>
                <w:vertAlign w:val="subscript"/>
              </w:rPr>
              <w:t>SSS_sync_intra</w:t>
            </w:r>
            <w:proofErr w:type="spellEnd"/>
          </w:p>
        </w:tc>
      </w:tr>
      <w:tr w:rsidR="00E00CAB" w:rsidRPr="009C5807" w14:paraId="7E23EA26"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4453B95"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0BAE1F" w14:textId="77777777" w:rsidR="00E00CAB" w:rsidRPr="009C5807" w:rsidRDefault="00E00CAB" w:rsidP="00157808">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E00CAB" w:rsidRPr="009C5807" w14:paraId="3C212E6E"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42DA9CA1"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B7AAD2" w14:textId="77777777" w:rsidR="00E00CAB" w:rsidRPr="009C5807" w:rsidRDefault="00E00CAB" w:rsidP="00157808">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E00CAB" w:rsidRPr="009C5807" w14:paraId="03615F6B"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FFEFA44" w14:textId="77777777" w:rsidR="00E00CAB" w:rsidRPr="009C5807" w:rsidRDefault="00E00CAB" w:rsidP="0015780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D3E768" w14:textId="77777777" w:rsidR="00E00CAB" w:rsidRPr="009C5807" w:rsidRDefault="00E00CAB" w:rsidP="00157808">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9964F28" w14:textId="77777777" w:rsidR="00E00CAB" w:rsidRPr="009C5807" w:rsidRDefault="00E00CAB" w:rsidP="00E00CAB"/>
    <w:p w14:paraId="26678FB8" w14:textId="77777777" w:rsidR="00E00CAB" w:rsidRPr="009C5807" w:rsidRDefault="00E00CAB" w:rsidP="00E00CAB">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0CAB" w:rsidRPr="009C5807" w14:paraId="0DAC584B"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E0145AE" w14:textId="77777777" w:rsidR="00E00CAB" w:rsidRPr="009C5807" w:rsidRDefault="00E00CAB" w:rsidP="001578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DB1B1F" w14:textId="77777777" w:rsidR="00E00CAB" w:rsidRPr="009C5807" w:rsidRDefault="00E00CAB" w:rsidP="00157808">
            <w:pPr>
              <w:pStyle w:val="TAH"/>
            </w:pPr>
            <w:proofErr w:type="spellStart"/>
            <w:r w:rsidRPr="009C5807">
              <w:t>T</w:t>
            </w:r>
            <w:r w:rsidRPr="009C5807">
              <w:rPr>
                <w:vertAlign w:val="subscript"/>
              </w:rPr>
              <w:t>SSB_time_index_intra</w:t>
            </w:r>
            <w:proofErr w:type="spellEnd"/>
          </w:p>
        </w:tc>
      </w:tr>
      <w:tr w:rsidR="00E00CAB" w:rsidRPr="009C5807" w14:paraId="0F87ADB0"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7C3FB88" w14:textId="77777777" w:rsidR="00E00CAB" w:rsidRPr="009C5807" w:rsidRDefault="00E00CAB" w:rsidP="001578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95526C" w14:textId="77777777" w:rsidR="00E00CAB" w:rsidRPr="009C5807" w:rsidRDefault="00E00CAB" w:rsidP="00157808">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00CAB" w:rsidRPr="009C5807" w14:paraId="2FA3DDCB"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31EF21B" w14:textId="77777777" w:rsidR="00E00CAB" w:rsidRPr="009C5807" w:rsidRDefault="00E00CAB" w:rsidP="001578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3AE65A" w14:textId="77777777" w:rsidR="00E00CAB" w:rsidRPr="009C5807" w:rsidRDefault="00E00CAB" w:rsidP="00157808">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00CAB" w:rsidRPr="009C5807" w14:paraId="6F028806"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3C807915" w14:textId="77777777" w:rsidR="00E00CAB" w:rsidRPr="009C5807" w:rsidRDefault="00E00CAB" w:rsidP="0015780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B1E748" w14:textId="77777777" w:rsidR="00E00CAB" w:rsidRPr="009C5807" w:rsidRDefault="00E00CAB" w:rsidP="00157808">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F294A56" w14:textId="77777777" w:rsidR="00E00CAB" w:rsidRPr="009C5807" w:rsidRDefault="00E00CAB" w:rsidP="00E00CAB"/>
    <w:p w14:paraId="7E159E54" w14:textId="77777777" w:rsidR="00E00CAB" w:rsidRPr="009C5807" w:rsidRDefault="00E00CAB" w:rsidP="00E00CAB">
      <w:pPr>
        <w:pStyle w:val="TH"/>
      </w:pPr>
      <w:r w:rsidRPr="009C5807">
        <w:t>Table 9.2.5.1-7: Void</w:t>
      </w:r>
    </w:p>
    <w:p w14:paraId="1E67FB99" w14:textId="77777777" w:rsidR="00E00CAB" w:rsidRPr="009C5807" w:rsidRDefault="00E00CAB" w:rsidP="00E00CAB">
      <w:pPr>
        <w:pStyle w:val="TH"/>
        <w:rPr>
          <w:lang w:eastAsia="zh-CN"/>
        </w:rPr>
      </w:pPr>
      <w:r w:rsidRPr="009C5807">
        <w:t>Table 9.2.5.1-8: Void</w:t>
      </w:r>
    </w:p>
    <w:p w14:paraId="6115A99D" w14:textId="77777777" w:rsidR="00AC71D3" w:rsidRPr="00AC71D3" w:rsidRDefault="00AC71D3" w:rsidP="00AC71D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77A73CF" w14:textId="77777777" w:rsidR="00F950D0" w:rsidRDefault="00F950D0" w:rsidP="00842C33">
      <w:pPr>
        <w:rPr>
          <w:rFonts w:eastAsia="宋体"/>
          <w:noProof/>
          <w:highlight w:val="yellow"/>
          <w:lang w:eastAsia="zh-CN"/>
        </w:rPr>
      </w:pPr>
    </w:p>
    <w:sectPr w:rsidR="00F95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CC508" w14:textId="77777777" w:rsidR="00A86E5E" w:rsidRDefault="00A86E5E">
      <w:r>
        <w:separator/>
      </w:r>
    </w:p>
  </w:endnote>
  <w:endnote w:type="continuationSeparator" w:id="0">
    <w:p w14:paraId="3BCF2909" w14:textId="77777777" w:rsidR="00A86E5E" w:rsidRDefault="00A8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C9C24" w14:textId="77777777" w:rsidR="00A86E5E" w:rsidRDefault="00A86E5E">
      <w:r>
        <w:separator/>
      </w:r>
    </w:p>
  </w:footnote>
  <w:footnote w:type="continuationSeparator" w:id="0">
    <w:p w14:paraId="13CED11C" w14:textId="77777777" w:rsidR="00A86E5E" w:rsidRDefault="00A86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08AE"/>
    <w:rsid w:val="00057A8C"/>
    <w:rsid w:val="000A4AEC"/>
    <w:rsid w:val="000A6394"/>
    <w:rsid w:val="000B0B21"/>
    <w:rsid w:val="000B7B31"/>
    <w:rsid w:val="000B7FED"/>
    <w:rsid w:val="000C038A"/>
    <w:rsid w:val="000C6598"/>
    <w:rsid w:val="000D44B3"/>
    <w:rsid w:val="000E11DD"/>
    <w:rsid w:val="000E245E"/>
    <w:rsid w:val="00115BC8"/>
    <w:rsid w:val="0014251F"/>
    <w:rsid w:val="00145D43"/>
    <w:rsid w:val="00161E69"/>
    <w:rsid w:val="00175075"/>
    <w:rsid w:val="00183CB2"/>
    <w:rsid w:val="00191A22"/>
    <w:rsid w:val="00192C46"/>
    <w:rsid w:val="001A08B3"/>
    <w:rsid w:val="001A7B60"/>
    <w:rsid w:val="001B52F0"/>
    <w:rsid w:val="001B7A65"/>
    <w:rsid w:val="001E3C8B"/>
    <w:rsid w:val="001E41F3"/>
    <w:rsid w:val="001E6348"/>
    <w:rsid w:val="0020704E"/>
    <w:rsid w:val="00226E0A"/>
    <w:rsid w:val="0023752B"/>
    <w:rsid w:val="00244103"/>
    <w:rsid w:val="002458A1"/>
    <w:rsid w:val="0026004D"/>
    <w:rsid w:val="002640DD"/>
    <w:rsid w:val="00272C6A"/>
    <w:rsid w:val="00275D12"/>
    <w:rsid w:val="00284FEB"/>
    <w:rsid w:val="002860C4"/>
    <w:rsid w:val="002B2024"/>
    <w:rsid w:val="002B3311"/>
    <w:rsid w:val="002B5741"/>
    <w:rsid w:val="002B6F03"/>
    <w:rsid w:val="002C2210"/>
    <w:rsid w:val="002E472E"/>
    <w:rsid w:val="00305409"/>
    <w:rsid w:val="00306268"/>
    <w:rsid w:val="0031395A"/>
    <w:rsid w:val="00337A95"/>
    <w:rsid w:val="00344EF9"/>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26220"/>
    <w:rsid w:val="00547111"/>
    <w:rsid w:val="00554679"/>
    <w:rsid w:val="005627D0"/>
    <w:rsid w:val="00586A42"/>
    <w:rsid w:val="00592D74"/>
    <w:rsid w:val="005B21CF"/>
    <w:rsid w:val="005E2C44"/>
    <w:rsid w:val="005E3AD3"/>
    <w:rsid w:val="00621188"/>
    <w:rsid w:val="006257ED"/>
    <w:rsid w:val="006342C7"/>
    <w:rsid w:val="006419DA"/>
    <w:rsid w:val="00653B65"/>
    <w:rsid w:val="00665C47"/>
    <w:rsid w:val="0067260F"/>
    <w:rsid w:val="006762B2"/>
    <w:rsid w:val="00680E87"/>
    <w:rsid w:val="00695808"/>
    <w:rsid w:val="006B46FB"/>
    <w:rsid w:val="006C4C05"/>
    <w:rsid w:val="006C6839"/>
    <w:rsid w:val="006D0A89"/>
    <w:rsid w:val="006D2AC6"/>
    <w:rsid w:val="006E0C58"/>
    <w:rsid w:val="006E21FB"/>
    <w:rsid w:val="006E48B9"/>
    <w:rsid w:val="006F14D3"/>
    <w:rsid w:val="007134B6"/>
    <w:rsid w:val="00713C26"/>
    <w:rsid w:val="007176FF"/>
    <w:rsid w:val="0076464A"/>
    <w:rsid w:val="00776E76"/>
    <w:rsid w:val="00786DA3"/>
    <w:rsid w:val="00792342"/>
    <w:rsid w:val="007977A8"/>
    <w:rsid w:val="007A5F9C"/>
    <w:rsid w:val="007B512A"/>
    <w:rsid w:val="007C2097"/>
    <w:rsid w:val="007D6A07"/>
    <w:rsid w:val="007E4CFC"/>
    <w:rsid w:val="007F7259"/>
    <w:rsid w:val="008040A8"/>
    <w:rsid w:val="00805A69"/>
    <w:rsid w:val="00814719"/>
    <w:rsid w:val="00825117"/>
    <w:rsid w:val="008279FA"/>
    <w:rsid w:val="00842C33"/>
    <w:rsid w:val="00845340"/>
    <w:rsid w:val="00850BEA"/>
    <w:rsid w:val="008626E7"/>
    <w:rsid w:val="00870EE7"/>
    <w:rsid w:val="008861DC"/>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2DB0"/>
    <w:rsid w:val="00A246B6"/>
    <w:rsid w:val="00A34930"/>
    <w:rsid w:val="00A444FF"/>
    <w:rsid w:val="00A47E70"/>
    <w:rsid w:val="00A50CF0"/>
    <w:rsid w:val="00A6182A"/>
    <w:rsid w:val="00A701FA"/>
    <w:rsid w:val="00A7671C"/>
    <w:rsid w:val="00A86E5E"/>
    <w:rsid w:val="00A95883"/>
    <w:rsid w:val="00AA2CBC"/>
    <w:rsid w:val="00AA7560"/>
    <w:rsid w:val="00AB0737"/>
    <w:rsid w:val="00AC5820"/>
    <w:rsid w:val="00AC71D3"/>
    <w:rsid w:val="00AD1CD8"/>
    <w:rsid w:val="00AD45B1"/>
    <w:rsid w:val="00B05BE9"/>
    <w:rsid w:val="00B14971"/>
    <w:rsid w:val="00B200B3"/>
    <w:rsid w:val="00B236F2"/>
    <w:rsid w:val="00B258BB"/>
    <w:rsid w:val="00B30CC2"/>
    <w:rsid w:val="00B555DB"/>
    <w:rsid w:val="00B67B97"/>
    <w:rsid w:val="00B82941"/>
    <w:rsid w:val="00B900C7"/>
    <w:rsid w:val="00B968C8"/>
    <w:rsid w:val="00B97C9B"/>
    <w:rsid w:val="00BA3EC5"/>
    <w:rsid w:val="00BA51D9"/>
    <w:rsid w:val="00BB011D"/>
    <w:rsid w:val="00BB5DFC"/>
    <w:rsid w:val="00BD279D"/>
    <w:rsid w:val="00BD5D64"/>
    <w:rsid w:val="00BD6BB8"/>
    <w:rsid w:val="00BE4C2B"/>
    <w:rsid w:val="00C32EB4"/>
    <w:rsid w:val="00C66BA2"/>
    <w:rsid w:val="00C95985"/>
    <w:rsid w:val="00CC229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B3022"/>
    <w:rsid w:val="00DC23FD"/>
    <w:rsid w:val="00DE34CF"/>
    <w:rsid w:val="00E00CAB"/>
    <w:rsid w:val="00E022D3"/>
    <w:rsid w:val="00E13F3D"/>
    <w:rsid w:val="00E22DC3"/>
    <w:rsid w:val="00E34898"/>
    <w:rsid w:val="00E37E43"/>
    <w:rsid w:val="00EB09B7"/>
    <w:rsid w:val="00EC3E47"/>
    <w:rsid w:val="00EC4075"/>
    <w:rsid w:val="00EE7D7C"/>
    <w:rsid w:val="00EF70F1"/>
    <w:rsid w:val="00F25D98"/>
    <w:rsid w:val="00F300FB"/>
    <w:rsid w:val="00F950D0"/>
    <w:rsid w:val="00FA4EC7"/>
    <w:rsid w:val="00FB1E6C"/>
    <w:rsid w:val="00FB6386"/>
    <w:rsid w:val="00FF4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28351119">
      <w:bodyDiv w:val="1"/>
      <w:marLeft w:val="0"/>
      <w:marRight w:val="0"/>
      <w:marTop w:val="0"/>
      <w:marBottom w:val="0"/>
      <w:divBdr>
        <w:top w:val="none" w:sz="0" w:space="0" w:color="auto"/>
        <w:left w:val="none" w:sz="0" w:space="0" w:color="auto"/>
        <w:bottom w:val="none" w:sz="0" w:space="0" w:color="auto"/>
        <w:right w:val="none" w:sz="0" w:space="0" w:color="auto"/>
      </w:divBdr>
    </w:div>
    <w:div w:id="43155458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F7E5-4EEF-42F5-B5A4-5842388A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1631</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2021-08-19T02:52:00Z</dcterms:created>
  <dcterms:modified xsi:type="dcterms:W3CDTF">2021-08-28T06:26:00Z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(3)VmS9T+MziSEeY52JQzFjDHlsK1A0ftXi2VnzlUuy7pGGUf6o9Zk1haLFYzCj68p2jPmvqEfR
uR/2eeAu+/BJrcbfMagMX8jMwUoxqNuawHe0PcyP4xGi350g0QSr/wbBfm7ANH5NNwtwg4uT
YrfWYNAJ5FAYslXPA06+IqGCt7jPnIHWP2I17tsEs06wHZwDLXyD8ry3Muhcnxy+5QyTYZ07
SKGaol5LnZnkn2cJNT</vt:lpwstr>
  </property>
  <property fmtid="{D5CDD505-2E9C-101B-9397-08002B2CF9AE}" pid="22" name="_2015_ms_pID_7253431">
    <vt:lpwstr>tzWcw+oHYDomKVsnTDjnH9lBPiVLBSPzgwzHUmFZSir0EJF9q0bnrP
A+EGcJbcNHMUYubKWLA/KgIBtfru9rEnGcaFgLvQ2037B2Jx/0yi2svaNyJSS7OSyaQiZsiG
J4X8jV57dNl6Pjox2AFclYPcOXfkC7O9yOTXB2V+fCMKcJ3anrGYJdVuQ0oElsOGCxQdknIV
70VF6HOnlRSj2EAma43/eRUvusl1z/AU93AM</vt:lpwstr>
  </property>
  <property fmtid="{D5CDD505-2E9C-101B-9397-08002B2CF9AE}" pid="23" name="_2015_ms_pID_7253432">
    <vt:lpwstr>pw==</vt:lpwstr>
  </property>
</Properties>
</file>